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PUC DOCKET NO</w:t>
      </w:r>
      <w:proofErr w:type="gramStart"/>
      <w:r>
        <w:t xml:space="preserve">. </w:t>
      </w:r>
      <w:proofErr w:type="gramEnd"/>
      <w:r w:rsidR="00292C0E" w:rsidRPr="00292C0E">
        <w:t>48342</w:t>
      </w:r>
      <w:r w:rsidR="00292C0E">
        <w:br/>
        <w:t>SOAH DOCKET NO</w:t>
      </w:r>
      <w:proofErr w:type="gramStart"/>
      <w:r w:rsidR="00292C0E">
        <w:t xml:space="preserve">. </w:t>
      </w:r>
      <w:proofErr w:type="gramEnd"/>
      <w:r>
        <w:t>473-</w:t>
      </w:r>
      <w:r w:rsidR="00292C0E" w:rsidRPr="00292C0E">
        <w:t>19-2620.WS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292C0E" w:rsidP="001E360C">
            <w:pPr>
              <w:pStyle w:val="Docketstyle"/>
            </w:pPr>
            <w:r w:rsidRPr="00292C0E">
              <w:t>APPLICATION OF GUM ISLAND UTILITY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A65C5F" w:rsidRPr="00A65C5F" w:rsidRDefault="00A65C5F" w:rsidP="00A65C5F">
      <w:pPr>
        <w:pStyle w:val="BodyText"/>
        <w:spacing w:before="480" w:after="360"/>
        <w:ind w:firstLine="0"/>
        <w:jc w:val="center"/>
        <w:rPr>
          <w:b/>
        </w:rPr>
      </w:pPr>
      <w:r w:rsidRPr="00A65C5F">
        <w:rPr>
          <w:b/>
        </w:rPr>
        <w:t>DRAFT PRELIMINARY ORDER</w:t>
      </w:r>
    </w:p>
    <w:p w:rsidR="008664B5" w:rsidRPr="008664B5" w:rsidRDefault="008664B5" w:rsidP="008664B5">
      <w:pPr>
        <w:pStyle w:val="BodyText"/>
      </w:pPr>
      <w:r w:rsidRPr="008664B5">
        <w:t xml:space="preserve">Gum Island Utility Company filed an application to change its water rates.  This preliminary order identifies the issues that </w:t>
      </w:r>
      <w:proofErr w:type="gramStart"/>
      <w:r w:rsidRPr="008664B5">
        <w:t>must be addressed</w:t>
      </w:r>
      <w:proofErr w:type="gramEnd"/>
      <w:r w:rsidRPr="008664B5">
        <w:t xml:space="preserve"> in this docket.</w:t>
      </w:r>
    </w:p>
    <w:p w:rsidR="008664B5" w:rsidRPr="008664B5" w:rsidRDefault="00566C3F" w:rsidP="008664B5">
      <w:pPr>
        <w:pStyle w:val="BodyText"/>
      </w:pPr>
      <w:r>
        <w:t xml:space="preserve">In the application, </w:t>
      </w:r>
      <w:r w:rsidR="00B26A1A">
        <w:t>Gum Island</w:t>
      </w:r>
      <w:r w:rsidR="008664B5" w:rsidRPr="008664B5">
        <w:t xml:space="preserve">, </w:t>
      </w:r>
      <w:r w:rsidR="006A2ABD">
        <w:t>a c</w:t>
      </w:r>
      <w:r w:rsidR="005B5C06">
        <w:t>lass-</w:t>
      </w:r>
      <w:r w:rsidR="008664B5" w:rsidRPr="008664B5">
        <w:t xml:space="preserve">B utility, is applying to change its water and sewer rates based on a test year ending on December 31, 2017, adjusted for known and measurable changes.  </w:t>
      </w:r>
      <w:r w:rsidRPr="00566C3F">
        <w:t xml:space="preserve">Gum Island provides water service to approximately </w:t>
      </w:r>
      <w:r>
        <w:t xml:space="preserve">29 </w:t>
      </w:r>
      <w:r w:rsidRPr="00566C3F">
        <w:t xml:space="preserve">active connections </w:t>
      </w:r>
      <w:r w:rsidRPr="00566C3F">
        <w:t xml:space="preserve">in </w:t>
      </w:r>
      <w:r>
        <w:t>Liberty County</w:t>
      </w:r>
      <w:r w:rsidRPr="00566C3F">
        <w:t xml:space="preserve"> under certificate of conveni</w:t>
      </w:r>
      <w:r>
        <w:t>ence and necessity (CCN) number 12042</w:t>
      </w:r>
      <w:proofErr w:type="gramStart"/>
      <w:r w:rsidRPr="00566C3F">
        <w:t xml:space="preserve">. </w:t>
      </w:r>
      <w:proofErr w:type="gramEnd"/>
      <w:r w:rsidR="006A2ABD">
        <w:t xml:space="preserve">Gum Island’s last rate increase </w:t>
      </w:r>
      <w:proofErr w:type="gramStart"/>
      <w:r w:rsidR="006A2ABD">
        <w:t>was approved</w:t>
      </w:r>
      <w:proofErr w:type="gramEnd"/>
      <w:r w:rsidR="006A2ABD">
        <w:t xml:space="preserve"> August 11, 1987.  </w:t>
      </w:r>
      <w:r w:rsidR="008664B5" w:rsidRPr="008664B5">
        <w:t>Gum Island is seeking an increase in annual revenues of $</w:t>
      </w:r>
      <w:r w:rsidR="00A359CF">
        <w:t xml:space="preserve">13,293, which is a 158% increase </w:t>
      </w:r>
      <w:r w:rsidR="008664B5" w:rsidRPr="008664B5">
        <w:t xml:space="preserve">for its water service.  </w:t>
      </w:r>
    </w:p>
    <w:p w:rsidR="00B26A1A" w:rsidRDefault="000D04C6" w:rsidP="008664B5">
      <w:pPr>
        <w:pStyle w:val="BodyText"/>
      </w:pPr>
      <w:r>
        <w:t>On</w:t>
      </w:r>
      <w:r w:rsidR="001F7955" w:rsidRPr="001F7955">
        <w:t xml:space="preserve"> May 3, </w:t>
      </w:r>
      <w:r w:rsidR="00B26A1A">
        <w:t>2018</w:t>
      </w:r>
      <w:r>
        <w:t>,</w:t>
      </w:r>
      <w:r w:rsidR="00B26A1A">
        <w:t xml:space="preserve"> an application for</w:t>
      </w:r>
      <w:r w:rsidR="005B5C06">
        <w:t xml:space="preserve"> a </w:t>
      </w:r>
      <w:r w:rsidR="00B26A1A">
        <w:t xml:space="preserve">rate </w:t>
      </w:r>
      <w:r>
        <w:t xml:space="preserve">change </w:t>
      </w:r>
      <w:r w:rsidR="006A2ABD">
        <w:t xml:space="preserve">under Texas Water Code (TWC) 13.1871 </w:t>
      </w:r>
      <w:r>
        <w:t xml:space="preserve">was filed </w:t>
      </w:r>
      <w:r w:rsidR="006A2ABD">
        <w:t>referencing</w:t>
      </w:r>
      <w:r>
        <w:t xml:space="preserve"> certificate of convenience and n</w:t>
      </w:r>
      <w:r w:rsidRPr="001F7955">
        <w:t>ecessity (CCN) No. 12042</w:t>
      </w:r>
      <w:r>
        <w:t xml:space="preserve"> associated with the utility name</w:t>
      </w:r>
      <w:r w:rsidR="00B26A1A">
        <w:t xml:space="preserve"> </w:t>
      </w:r>
      <w:r>
        <w:t xml:space="preserve">of </w:t>
      </w:r>
      <w:r w:rsidR="001F7955">
        <w:t>Whitewing</w:t>
      </w:r>
      <w:r w:rsidR="001F7955" w:rsidRPr="001F7955">
        <w:t>.</w:t>
      </w:r>
      <w:r w:rsidR="001F7955">
        <w:t xml:space="preserve">  However, t</w:t>
      </w:r>
      <w:r w:rsidR="00550E2C">
        <w:t>he holder of CCN No.</w:t>
      </w:r>
      <w:r w:rsidR="00602F5A">
        <w:t xml:space="preserve"> </w:t>
      </w:r>
      <w:r w:rsidR="001F7955" w:rsidRPr="001F7955">
        <w:t>12042 is Gum Island Utility</w:t>
      </w:r>
      <w:r w:rsidR="00A65C5F">
        <w:t xml:space="preserve"> Company</w:t>
      </w:r>
      <w:r w:rsidR="001F7955" w:rsidRPr="001F7955">
        <w:t>.</w:t>
      </w:r>
      <w:r w:rsidR="001F7955">
        <w:t xml:space="preserve">  On May 25</w:t>
      </w:r>
      <w:r w:rsidR="008664B5" w:rsidRPr="008664B5">
        <w:t xml:space="preserve">, 2018, Commission Staff filed a recommendation that </w:t>
      </w:r>
      <w:r w:rsidR="0001393E">
        <w:t xml:space="preserve">the </w:t>
      </w:r>
      <w:r w:rsidR="00B26A1A" w:rsidRPr="008664B5">
        <w:t>administrative law judge (ALJ)</w:t>
      </w:r>
      <w:r w:rsidR="0001393E">
        <w:t xml:space="preserve"> find </w:t>
      </w:r>
      <w:r w:rsidR="008664B5" w:rsidRPr="008664B5">
        <w:t xml:space="preserve">the application </w:t>
      </w:r>
      <w:r w:rsidR="0001393E">
        <w:t xml:space="preserve">deficient </w:t>
      </w:r>
      <w:r w:rsidR="00DA1B09">
        <w:t xml:space="preserve">and </w:t>
      </w:r>
      <w:r w:rsidR="0001393E">
        <w:t>not administratively complete</w:t>
      </w:r>
      <w:r>
        <w:t xml:space="preserve"> due to the discrepancy in the </w:t>
      </w:r>
      <w:r w:rsidR="00A65C5F">
        <w:t xml:space="preserve">applicant </w:t>
      </w:r>
      <w:r>
        <w:t>name and missing information in the application</w:t>
      </w:r>
      <w:r w:rsidR="00DA1B09">
        <w:t xml:space="preserve">.  </w:t>
      </w:r>
      <w:r w:rsidR="00B26A1A">
        <w:t xml:space="preserve">In </w:t>
      </w:r>
      <w:r w:rsidR="00550E2C">
        <w:t>Order No.</w:t>
      </w:r>
      <w:r w:rsidR="00B26A1A">
        <w:t xml:space="preserve"> 2 issued o</w:t>
      </w:r>
      <w:r w:rsidR="008664B5" w:rsidRPr="008664B5">
        <w:t xml:space="preserve">n </w:t>
      </w:r>
      <w:r w:rsidR="00B26A1A">
        <w:t>May</w:t>
      </w:r>
      <w:r w:rsidR="008664B5" w:rsidRPr="008664B5">
        <w:t> </w:t>
      </w:r>
      <w:r w:rsidR="00B26A1A">
        <w:t>30</w:t>
      </w:r>
      <w:r w:rsidR="008664B5" w:rsidRPr="008664B5">
        <w:t xml:space="preserve">, </w:t>
      </w:r>
      <w:r w:rsidR="00B26A1A">
        <w:t xml:space="preserve">2018, </w:t>
      </w:r>
      <w:r w:rsidR="008664B5" w:rsidRPr="008664B5">
        <w:t xml:space="preserve">the </w:t>
      </w:r>
      <w:r w:rsidR="00B26A1A">
        <w:t>ALJ</w:t>
      </w:r>
      <w:r w:rsidR="008664B5" w:rsidRPr="008664B5">
        <w:t xml:space="preserve"> found the application administratively incomplete and </w:t>
      </w:r>
      <w:r w:rsidR="00B26A1A">
        <w:t>deficient, suspended the effective date of the requested rate change, and ordered Gum Island to file its annual operations report and supplement its application to cure the deficiencies identified by Commission Staff</w:t>
      </w:r>
      <w:r w:rsidR="00A65C5F">
        <w:t>.</w:t>
      </w:r>
      <w:r w:rsidR="008664B5" w:rsidRPr="008664B5">
        <w:t xml:space="preserve"> </w:t>
      </w:r>
    </w:p>
    <w:p w:rsidR="008664B5" w:rsidRPr="008664B5" w:rsidRDefault="00EC3F32" w:rsidP="008664B5">
      <w:pPr>
        <w:pStyle w:val="BodyText"/>
      </w:pPr>
      <w:r>
        <w:t xml:space="preserve">On June 28 and July 26, </w:t>
      </w:r>
      <w:r w:rsidR="00607C90">
        <w:t xml:space="preserve">2018, </w:t>
      </w:r>
      <w:r>
        <w:t>Gum Island</w:t>
      </w:r>
      <w:r w:rsidR="00607C90">
        <w:t xml:space="preserve"> supplemented its application</w:t>
      </w:r>
      <w:r>
        <w:t>.</w:t>
      </w:r>
      <w:r w:rsidR="00607C90">
        <w:t xml:space="preserve"> </w:t>
      </w:r>
      <w:r w:rsidR="00566C3F">
        <w:t xml:space="preserve"> </w:t>
      </w:r>
      <w:r>
        <w:t xml:space="preserve">Gum Island </w:t>
      </w:r>
      <w:r w:rsidR="00607C90">
        <w:t xml:space="preserve">advised that the legal name of the utility applying for the rate change is </w:t>
      </w:r>
      <w:r w:rsidR="00607C90" w:rsidRPr="008664B5">
        <w:t>Gum Island Utility Company</w:t>
      </w:r>
      <w:r>
        <w:t xml:space="preserve"> and that </w:t>
      </w:r>
      <w:r w:rsidR="00607C90">
        <w:t>East Houston Utilities</w:t>
      </w:r>
      <w:r w:rsidR="00566C3F">
        <w:t>, Inc.</w:t>
      </w:r>
      <w:r w:rsidR="00607C90">
        <w:t>, doing business as Krebs Utilities</w:t>
      </w:r>
      <w:r>
        <w:t>, is operating</w:t>
      </w:r>
      <w:r w:rsidR="00607C90">
        <w:t xml:space="preserve"> Gum Island Utility.  </w:t>
      </w:r>
      <w:r w:rsidR="000F4751">
        <w:t>However, Gum Island’s application supplem</w:t>
      </w:r>
      <w:r w:rsidR="00793935">
        <w:t>ent</w:t>
      </w:r>
      <w:r w:rsidR="000F4751">
        <w:t xml:space="preserve"> reflect</w:t>
      </w:r>
      <w:r w:rsidR="00793935">
        <w:t>s</w:t>
      </w:r>
      <w:r w:rsidR="000F4751">
        <w:t xml:space="preserve"> that Gum Island forfeited its charter and its water system assets </w:t>
      </w:r>
      <w:r w:rsidR="00636FF9">
        <w:t>reverted</w:t>
      </w:r>
      <w:r w:rsidR="000F4751">
        <w:t xml:space="preserve"> to the developer of the subdivision </w:t>
      </w:r>
      <w:r w:rsidR="00D75C0C">
        <w:t xml:space="preserve">Gum Island </w:t>
      </w:r>
      <w:r w:rsidR="00D75C0C">
        <w:lastRenderedPageBreak/>
        <w:t xml:space="preserve">served.  </w:t>
      </w:r>
      <w:r w:rsidR="00550E2C">
        <w:t>In Order No.</w:t>
      </w:r>
      <w:r>
        <w:t xml:space="preserve"> 6 </w:t>
      </w:r>
      <w:r w:rsidR="00D479FD">
        <w:t>issued on August 8</w:t>
      </w:r>
      <w:r>
        <w:t>, 2018, t</w:t>
      </w:r>
      <w:r w:rsidRPr="00EC3F32">
        <w:t xml:space="preserve">he </w:t>
      </w:r>
      <w:r>
        <w:t>ALJ found that the Commission</w:t>
      </w:r>
      <w:r w:rsidRPr="00EC3F32">
        <w:t xml:space="preserve"> received 14 pro</w:t>
      </w:r>
      <w:r>
        <w:t>tests from affected ratepayers,</w:t>
      </w:r>
      <w:r w:rsidRPr="00EC3F32">
        <w:t xml:space="preserve"> which is greater than ten percent of</w:t>
      </w:r>
      <w:r>
        <w:t xml:space="preserve"> Gum Island’s</w:t>
      </w:r>
      <w:r w:rsidR="000A6316">
        <w:t> </w:t>
      </w:r>
      <w:r w:rsidRPr="00EC3F32">
        <w:t>29 affected ratepayers, or 2.9 ratepayers.</w:t>
      </w:r>
      <w:r>
        <w:t xml:space="preserve">  The ALJ</w:t>
      </w:r>
      <w:r w:rsidR="00E0610E">
        <w:t xml:space="preserve"> also</w:t>
      </w:r>
      <w:r>
        <w:t xml:space="preserve"> deemed</w:t>
      </w:r>
      <w:r w:rsidRPr="00EC3F32">
        <w:t xml:space="preserve"> the application adminis</w:t>
      </w:r>
      <w:r>
        <w:t>tratively complete, and suspended</w:t>
      </w:r>
      <w:r w:rsidRPr="00EC3F32">
        <w:t xml:space="preserve"> the effective date of the rate change to 265 days from </w:t>
      </w:r>
      <w:r w:rsidR="00E0610E">
        <w:t>the date of Gum Island’s</w:t>
      </w:r>
      <w:r w:rsidRPr="00EC3F32">
        <w:t xml:space="preserve"> proposed effective date</w:t>
      </w:r>
      <w:r w:rsidR="00E0610E">
        <w:t xml:space="preserve"> in the new notice that it must provide after the date of </w:t>
      </w:r>
      <w:r w:rsidR="000A6316">
        <w:t>Order No. 6</w:t>
      </w:r>
      <w:r w:rsidR="00E0610E">
        <w:t>.</w:t>
      </w:r>
    </w:p>
    <w:p w:rsidR="008664B5" w:rsidRPr="008664B5" w:rsidRDefault="008664B5" w:rsidP="008664B5">
      <w:pPr>
        <w:pStyle w:val="BodyText"/>
      </w:pPr>
      <w:r w:rsidRPr="008664B5">
        <w:t xml:space="preserve">In the order of referral issued on February 12, 2019, Gum Island </w:t>
      </w:r>
      <w:proofErr w:type="gramStart"/>
      <w:r w:rsidRPr="008664B5">
        <w:t>was directed</w:t>
      </w:r>
      <w:proofErr w:type="gramEnd"/>
      <w:r w:rsidRPr="008664B5">
        <w:t xml:space="preserve">, and Commission Staff and other interested persons were allowed, to file a list of issues to be addressed in the docket </w:t>
      </w:r>
      <w:r w:rsidR="00602F5A" w:rsidRPr="008664B5">
        <w:t>and</w:t>
      </w:r>
      <w:r w:rsidRPr="008664B5">
        <w:t xml:space="preserve"> identify any issues not to be addressed and any threshold legal or policy issues that should be addressed by February 22, 2019.  Commission Staff timely filed a list of issues.  </w:t>
      </w:r>
      <w:r w:rsidR="00607C90">
        <w:t>Gum Island did not file a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 xml:space="preserve">The Commission must provide to the </w:t>
      </w:r>
      <w:r w:rsidR="000A6316">
        <w:t>ALJ</w:t>
      </w:r>
      <w:r w:rsidRPr="003C35B5">
        <w:t xml:space="preserve"> a list of issues or areas to </w:t>
      </w:r>
      <w:proofErr w:type="gramStart"/>
      <w:r w:rsidRPr="003C35B5">
        <w:t>be addressed</w:t>
      </w:r>
      <w:proofErr w:type="gramEnd"/>
      <w:r w:rsidRPr="003C35B5">
        <w:t xml:space="preserve"> in any proceeding referred to the State Office of Administrative Hearings (SOAH).</w:t>
      </w:r>
      <w:r w:rsidRPr="003C35B5">
        <w:rPr>
          <w:rStyle w:val="FootnoteReference"/>
        </w:rPr>
        <w:footnoteReference w:id="1"/>
      </w:r>
      <w:r w:rsidRPr="003C35B5">
        <w:t xml:space="preserve">  After reviewing the pleadings submitted by the parties, the Commission identifies the following issues that </w:t>
      </w:r>
      <w:proofErr w:type="gramStart"/>
      <w:r w:rsidRPr="003C35B5">
        <w:t>must be addressed</w:t>
      </w:r>
      <w:proofErr w:type="gramEnd"/>
      <w:r w:rsidRPr="003C35B5">
        <w:t xml:space="preserve"> in this docket:</w:t>
      </w:r>
    </w:p>
    <w:p w:rsidR="002F03FE" w:rsidRDefault="002F03FE" w:rsidP="00F64E97">
      <w:pPr>
        <w:pStyle w:val="IssueList"/>
      </w:pPr>
      <w:r w:rsidRPr="002F03FE">
        <w:t>Wh</w:t>
      </w:r>
      <w:r>
        <w:t>at is the legal name of</w:t>
      </w:r>
      <w:r w:rsidRPr="002F03FE">
        <w:t xml:space="preserve"> the utility making the application in this docket?  </w:t>
      </w:r>
    </w:p>
    <w:p w:rsidR="00957DBE" w:rsidRDefault="00636FF9" w:rsidP="00F64E97">
      <w:pPr>
        <w:pStyle w:val="IssueList"/>
      </w:pPr>
      <w:r>
        <w:t>If Gum Island Utility Company is no longer authorized to conduct business in this state due to a forfeiture, should the Commission request SOAH to abate the proceeding to allow the proper entity to file an amended application or request SOAH return to the docket for further action by the Commission?</w:t>
      </w:r>
    </w:p>
    <w:p w:rsidR="00957DBE" w:rsidRDefault="00957DBE" w:rsidP="00F64E97">
      <w:pPr>
        <w:pStyle w:val="IssueList"/>
      </w:pPr>
      <w:r>
        <w:t xml:space="preserve">Are </w:t>
      </w:r>
      <w:r>
        <w:t xml:space="preserve">the customers for which the rate change </w:t>
      </w:r>
      <w:proofErr w:type="gramStart"/>
      <w:r>
        <w:t>is requested</w:t>
      </w:r>
      <w:proofErr w:type="gramEnd"/>
      <w:r>
        <w:t xml:space="preserve"> in this docket</w:t>
      </w:r>
      <w:r w:rsidRPr="002F03FE">
        <w:t xml:space="preserve"> </w:t>
      </w:r>
      <w:r>
        <w:t>located within the service area included in CCN number 12042?</w:t>
      </w:r>
    </w:p>
    <w:p w:rsidR="002F03FE" w:rsidRDefault="002F03FE" w:rsidP="00F64E97">
      <w:pPr>
        <w:pStyle w:val="IssueList"/>
      </w:pPr>
      <w:r w:rsidRPr="002F03FE">
        <w:t>Wh</w:t>
      </w:r>
      <w:r>
        <w:t>at is the legal name of</w:t>
      </w:r>
      <w:r w:rsidRPr="002F03FE">
        <w:t xml:space="preserve"> the utility </w:t>
      </w:r>
      <w:r>
        <w:t xml:space="preserve">that currently holds CCN number 12042?  </w:t>
      </w:r>
      <w:r w:rsidRPr="002F03FE">
        <w:t>In answering this issue, please address who owns the equipment and facilities used to provide wate</w:t>
      </w:r>
      <w:r>
        <w:t>r service under CCN number 12042</w:t>
      </w:r>
      <w:r w:rsidRPr="002F03FE">
        <w:t>.  Who operates such equipment and facilities?</w:t>
      </w:r>
    </w:p>
    <w:p w:rsidR="002F03FE" w:rsidRDefault="002F03FE" w:rsidP="00F64E97">
      <w:pPr>
        <w:pStyle w:val="IssueList"/>
      </w:pPr>
      <w:r w:rsidRPr="002F03FE">
        <w:lastRenderedPageBreak/>
        <w:t xml:space="preserve">If the </w:t>
      </w:r>
      <w:r>
        <w:t xml:space="preserve">legal name of the </w:t>
      </w:r>
      <w:r w:rsidRPr="002F03FE">
        <w:t xml:space="preserve">entity owning the equipment and facilities used to provide service </w:t>
      </w:r>
      <w:r>
        <w:t xml:space="preserve">under CCN number 12042 </w:t>
      </w:r>
      <w:r w:rsidRPr="002F03FE">
        <w:t xml:space="preserve">is not </w:t>
      </w:r>
      <w:r>
        <w:t>Gum Island Utility Company</w:t>
      </w:r>
      <w:r w:rsidRPr="002F03FE">
        <w:t xml:space="preserve">, should the Commission refrain from issuing a final order in this case until an application to transfer </w:t>
      </w:r>
      <w:r w:rsidR="0011511C">
        <w:t xml:space="preserve">the CCN </w:t>
      </w:r>
      <w:r w:rsidRPr="002F03FE">
        <w:t xml:space="preserve">has </w:t>
      </w:r>
      <w:proofErr w:type="gramStart"/>
      <w:r w:rsidRPr="002F03FE">
        <w:t xml:space="preserve">been </w:t>
      </w:r>
      <w:r w:rsidR="0011511C">
        <w:t>approved</w:t>
      </w:r>
      <w:proofErr w:type="gramEnd"/>
      <w:r w:rsidR="0011511C">
        <w:t>?</w:t>
      </w:r>
    </w:p>
    <w:p w:rsidR="00550E2C" w:rsidRDefault="00F36F3E" w:rsidP="00F64E97">
      <w:pPr>
        <w:pStyle w:val="IssueList"/>
      </w:pPr>
      <w:r>
        <w:t>I</w:t>
      </w:r>
      <w:r w:rsidR="00550E2C" w:rsidRPr="00550E2C">
        <w:t xml:space="preserve">s </w:t>
      </w:r>
      <w:r w:rsidR="00550E2C">
        <w:t>the</w:t>
      </w:r>
      <w:r>
        <w:t>re a</w:t>
      </w:r>
      <w:r w:rsidR="00550E2C">
        <w:t xml:space="preserve"> </w:t>
      </w:r>
      <w:r>
        <w:t xml:space="preserve">business or corporate </w:t>
      </w:r>
      <w:r w:rsidR="00550E2C">
        <w:t xml:space="preserve">relationship between </w:t>
      </w:r>
      <w:r>
        <w:t xml:space="preserve">Whitewing, </w:t>
      </w:r>
      <w:r w:rsidR="00550E2C">
        <w:t>Gum Island</w:t>
      </w:r>
      <w:r>
        <w:t>, East Houston Utilities</w:t>
      </w:r>
      <w:r w:rsidR="00D75C0C">
        <w:t>, Inc.</w:t>
      </w:r>
      <w:r>
        <w:t>, and Krebs Utilities?  If so, d</w:t>
      </w:r>
      <w:r w:rsidR="00550E2C" w:rsidRPr="00550E2C">
        <w:t xml:space="preserve">escribe the relationship and functions of the various entities in owning and operating </w:t>
      </w:r>
      <w:r>
        <w:t xml:space="preserve">the utility serving the customers for which the rate change </w:t>
      </w:r>
      <w:proofErr w:type="gramStart"/>
      <w:r>
        <w:t>is requested</w:t>
      </w:r>
      <w:proofErr w:type="gramEnd"/>
      <w:r>
        <w:t xml:space="preserve"> in this docket.</w:t>
      </w:r>
    </w:p>
    <w:p w:rsidR="00F36F3E" w:rsidRDefault="00F36F3E" w:rsidP="00F64E97">
      <w:pPr>
        <w:pStyle w:val="IssueList"/>
      </w:pPr>
      <w:r w:rsidRPr="00F36F3E">
        <w:t xml:space="preserve">Which entity (or entities) owns the assets used in providing </w:t>
      </w:r>
      <w:r>
        <w:t xml:space="preserve">water </w:t>
      </w:r>
      <w:r w:rsidRPr="00F36F3E">
        <w:t>service</w:t>
      </w:r>
      <w:r>
        <w:t xml:space="preserve"> to the customers for which the rate change </w:t>
      </w:r>
      <w:proofErr w:type="gramStart"/>
      <w:r>
        <w:t>is requested</w:t>
      </w:r>
      <w:proofErr w:type="gramEnd"/>
      <w:r>
        <w:t xml:space="preserve"> in this docket?</w:t>
      </w:r>
    </w:p>
    <w:p w:rsidR="00F36F3E" w:rsidRDefault="00F36F3E" w:rsidP="00F64E97">
      <w:pPr>
        <w:pStyle w:val="IssueList"/>
      </w:pPr>
      <w:r w:rsidRPr="00F36F3E">
        <w:t xml:space="preserve">Which entity (or entities) employs the individuals who perform the day-to-day operations used in providing </w:t>
      </w:r>
      <w:r>
        <w:t xml:space="preserve">water </w:t>
      </w:r>
      <w:r w:rsidRPr="00F36F3E">
        <w:t>service</w:t>
      </w:r>
      <w:r>
        <w:t xml:space="preserve"> to the customers for which the rate change </w:t>
      </w:r>
      <w:proofErr w:type="gramStart"/>
      <w:r>
        <w:t>is requested</w:t>
      </w:r>
      <w:proofErr w:type="gramEnd"/>
      <w:r>
        <w:t xml:space="preserve"> in this docket?</w:t>
      </w:r>
    </w:p>
    <w:p w:rsidR="00F36F3E" w:rsidRDefault="00F36F3E" w:rsidP="00F64E97">
      <w:pPr>
        <w:pStyle w:val="IssueList"/>
      </w:pPr>
      <w:r w:rsidRPr="00F36F3E">
        <w:t xml:space="preserve">Which entity (or entities) performs the day-to-day operations used in providing </w:t>
      </w:r>
      <w:r>
        <w:t xml:space="preserve">water </w:t>
      </w:r>
      <w:r w:rsidRPr="00F36F3E">
        <w:t>service</w:t>
      </w:r>
      <w:r>
        <w:t xml:space="preserve"> to the customers for which the rate change </w:t>
      </w:r>
      <w:proofErr w:type="gramStart"/>
      <w:r>
        <w:t>is requested</w:t>
      </w:r>
      <w:proofErr w:type="gramEnd"/>
      <w:r>
        <w:t xml:space="preserve"> in this docket?</w:t>
      </w:r>
    </w:p>
    <w:p w:rsidR="001F0BF5" w:rsidRDefault="001F0BF5" w:rsidP="00F64E97">
      <w:pPr>
        <w:pStyle w:val="IssueList"/>
      </w:pPr>
      <w:r w:rsidRPr="001F0BF5">
        <w:t xml:space="preserve">If a combination of entities constitutes the utility, which entities </w:t>
      </w:r>
      <w:proofErr w:type="gramStart"/>
      <w:r w:rsidRPr="001F0BF5">
        <w:t>should be joined</w:t>
      </w:r>
      <w:proofErr w:type="gramEnd"/>
      <w:r w:rsidRPr="001F0BF5">
        <w:t xml:space="preserve"> in this proceeding?</w:t>
      </w:r>
      <w:r>
        <w:t xml:space="preserve">  </w:t>
      </w:r>
      <w:proofErr w:type="gramStart"/>
      <w:r>
        <w:t>16</w:t>
      </w:r>
      <w:proofErr w:type="gramEnd"/>
      <w:r>
        <w:t xml:space="preserve"> </w:t>
      </w:r>
      <w:r w:rsidRPr="001F0BF5">
        <w:t>Texas Administrative Code (TAC)</w:t>
      </w:r>
      <w:r>
        <w:t xml:space="preserve"> § </w:t>
      </w:r>
      <w:r w:rsidRPr="001F0BF5">
        <w:t>22.104(a).</w:t>
      </w:r>
    </w:p>
    <w:p w:rsidR="00550E2C" w:rsidRDefault="00550E2C" w:rsidP="00F64E97">
      <w:pPr>
        <w:pStyle w:val="IssueList"/>
      </w:pPr>
      <w:proofErr w:type="gramStart"/>
      <w:r>
        <w:t>Did the utility that is seeking the rate increase file its 2018 a</w:t>
      </w:r>
      <w:r w:rsidR="00CD3C79">
        <w:t>nnual report?</w:t>
      </w:r>
      <w:proofErr w:type="gramEnd"/>
      <w:r w:rsidR="00CD3C79">
        <w:t xml:space="preserve">  TWC § 13.136</w:t>
      </w:r>
      <w:proofErr w:type="gramStart"/>
      <w:r w:rsidR="00CD3C79">
        <w:t>;</w:t>
      </w:r>
      <w:proofErr w:type="gramEnd"/>
      <w:r w:rsidR="00CD3C79">
        <w:t xml:space="preserve"> </w:t>
      </w:r>
      <w:r>
        <w:t>16 TAC § 24.129.</w:t>
      </w:r>
    </w:p>
    <w:p w:rsidR="00F64E97" w:rsidRDefault="00F64E97" w:rsidP="00F64E97">
      <w:pPr>
        <w:pStyle w:val="IssueList"/>
      </w:pPr>
      <w:r>
        <w:t>Did the utility provide proper notice of the proposed rate change to each customer or other interested party?</w:t>
      </w:r>
      <w:r w:rsidR="00CD3C79">
        <w:t xml:space="preserve">  </w:t>
      </w:r>
      <w:r w:rsidR="00CD3C79">
        <w:t xml:space="preserve">TWC § </w:t>
      </w:r>
      <w:r w:rsidR="00CD3C79" w:rsidRPr="00F64E97">
        <w:t>13.1871</w:t>
      </w:r>
      <w:r w:rsidR="00CD3C79">
        <w:t>(b), (c)</w:t>
      </w:r>
      <w:proofErr w:type="gramStart"/>
      <w:r w:rsidR="00235ECA">
        <w:t>;</w:t>
      </w:r>
      <w:proofErr w:type="gramEnd"/>
      <w:r w:rsidR="00235ECA">
        <w:t xml:space="preserve"> </w:t>
      </w:r>
      <w:r w:rsidR="00235ECA">
        <w:t>16 TAC § 24.27.</w:t>
      </w:r>
    </w:p>
    <w:p w:rsidR="00F64E97" w:rsidRPr="001429B6" w:rsidRDefault="00F64E97" w:rsidP="00F64E97">
      <w:pPr>
        <w:pStyle w:val="IssueList"/>
      </w:pPr>
      <w:r w:rsidRPr="001429B6">
        <w:t>What is the appropriate methodology to determine just and reasonable rates in this proceeding?</w:t>
      </w:r>
    </w:p>
    <w:p w:rsidR="00F64E97" w:rsidRDefault="00F64E97" w:rsidP="00F64E97">
      <w:pPr>
        <w:pStyle w:val="IssueList"/>
      </w:pPr>
      <w:r w:rsidRPr="001429B6">
        <w:t xml:space="preserve">What are the just and reasonable rates for the utility that are sufficient, equitable, and consistent in application to each customer class and that are not unreasonably preferential, prejudicial, or discriminatory?  </w:t>
      </w:r>
      <w:r w:rsidR="006A2ABD">
        <w:t>TWC</w:t>
      </w:r>
      <w:r w:rsidRPr="001429B6">
        <w:t> §</w:t>
      </w:r>
      <w:r w:rsidR="001756A7" w:rsidRPr="001429B6">
        <w:t>§</w:t>
      </w:r>
      <w:r w:rsidRPr="001429B6">
        <w:t> 13.182, 13.1871(o); 16 TAC § 24.</w:t>
      </w:r>
      <w:r w:rsidR="001756A7">
        <w:t>35</w:t>
      </w:r>
      <w:r w:rsidRPr="001429B6">
        <w:t>(d).</w:t>
      </w:r>
      <w:r w:rsidR="00566C3F">
        <w:t xml:space="preserve">  Do these rates recover the utility’s revenue requirement? </w:t>
      </w:r>
    </w:p>
    <w:p w:rsidR="00566C3F" w:rsidRDefault="00566C3F" w:rsidP="00566C3F">
      <w:pPr>
        <w:pStyle w:val="Issuesublist"/>
      </w:pPr>
      <w:r w:rsidRPr="00F64E97">
        <w:t>What is the appropriate effective date of the rates fixed by the Com</w:t>
      </w:r>
      <w:r>
        <w:t xml:space="preserve">mission in this proceeding? </w:t>
      </w:r>
      <w:r>
        <w:t xml:space="preserve"> </w:t>
      </w:r>
      <w:r w:rsidR="00CD3C79">
        <w:t xml:space="preserve">TWC § </w:t>
      </w:r>
      <w:r w:rsidR="00CD3C79" w:rsidRPr="00F64E97">
        <w:t>13.1871</w:t>
      </w:r>
    </w:p>
    <w:p w:rsidR="00566C3F" w:rsidRPr="001429B6" w:rsidRDefault="00566C3F" w:rsidP="00566C3F">
      <w:pPr>
        <w:pStyle w:val="Issuesublist"/>
      </w:pPr>
      <w:r w:rsidRPr="00193735">
        <w:lastRenderedPageBreak/>
        <w:t>Are the utility's proposed revisions to its tariffs and rate schedules appropriate?</w:t>
      </w:r>
    </w:p>
    <w:p w:rsidR="00F64E97" w:rsidRPr="00193735" w:rsidRDefault="00F64E97" w:rsidP="00566C3F">
      <w:pPr>
        <w:pStyle w:val="IssueList"/>
      </w:pPr>
      <w:r w:rsidRPr="001429B6">
        <w:t>What revenue requirement will give the utility a reasonable opportunity to earn a reasonable</w:t>
      </w:r>
      <w:r w:rsidRPr="00193735">
        <w:t xml:space="preserve"> return on its invested capital used and useful in providing service to the public in excess of its reasonable and necessary operating expenses while preserving the utility's financial integrity?</w:t>
      </w:r>
      <w:r w:rsidRPr="00193735">
        <w:rPr>
          <w:vertAlign w:val="superscript"/>
        </w:rPr>
        <w:t xml:space="preserve"> </w:t>
      </w:r>
      <w:r w:rsidR="0041413C">
        <w:rPr>
          <w:vertAlign w:val="superscript"/>
        </w:rPr>
        <w:t xml:space="preserve"> </w:t>
      </w:r>
      <w:r>
        <w:t>TWC </w:t>
      </w:r>
      <w:r w:rsidRPr="00F90462">
        <w:t>§ 13.183(a</w:t>
      </w:r>
      <w:proofErr w:type="gramStart"/>
      <w:r w:rsidRPr="00F90462">
        <w:t>)</w:t>
      </w:r>
      <w:r>
        <w:t>(</w:t>
      </w:r>
      <w:proofErr w:type="gramEnd"/>
      <w:r>
        <w:t>1) and (2)</w:t>
      </w:r>
      <w:r w:rsidRPr="00F90462">
        <w:t xml:space="preserve">; </w:t>
      </w:r>
      <w:r>
        <w:t>16 TAC </w:t>
      </w:r>
      <w:r w:rsidRPr="00F90462">
        <w:t>§ 24.</w:t>
      </w:r>
      <w:r w:rsidR="001756A7">
        <w:t>43</w:t>
      </w:r>
      <w:r w:rsidRPr="00F90462">
        <w:t>(a)</w:t>
      </w:r>
      <w:r>
        <w:t>.</w:t>
      </w:r>
    </w:p>
    <w:p w:rsidR="00F64E97" w:rsidRPr="00193735" w:rsidRDefault="00F64E97" w:rsidP="00F64E97">
      <w:pPr>
        <w:pStyle w:val="IssueList"/>
      </w:pPr>
      <w:r w:rsidRPr="00193735">
        <w:t>What is the reasonable and necessary cost of providing service?</w:t>
      </w:r>
      <w:r w:rsidRPr="00193735">
        <w:rPr>
          <w:vertAlign w:val="superscript"/>
        </w:rPr>
        <w:t xml:space="preserve"> </w:t>
      </w:r>
      <w:r w:rsidR="0041413C">
        <w:rPr>
          <w:vertAlign w:val="superscript"/>
        </w:rPr>
        <w:t xml:space="preserve"> </w:t>
      </w:r>
      <w:proofErr w:type="gramStart"/>
      <w:r>
        <w:t>16</w:t>
      </w:r>
      <w:proofErr w:type="gramEnd"/>
      <w:r>
        <w:t> TAC § </w:t>
      </w:r>
      <w:r w:rsidRPr="00F90462">
        <w:t>24.</w:t>
      </w:r>
      <w:r w:rsidR="001756A7">
        <w:t>4</w:t>
      </w:r>
      <w:r w:rsidRPr="00F90462">
        <w:t>1.</w:t>
      </w:r>
    </w:p>
    <w:p w:rsidR="00F64E97" w:rsidRPr="00193735" w:rsidRDefault="00F64E97" w:rsidP="00F64E97">
      <w:pPr>
        <w:pStyle w:val="IssueList"/>
      </w:pPr>
      <w:r w:rsidRPr="00193735">
        <w:t xml:space="preserve">What adjustments, if any, </w:t>
      </w:r>
      <w:proofErr w:type="gramStart"/>
      <w:r w:rsidRPr="00193735">
        <w:t>should be made</w:t>
      </w:r>
      <w:proofErr w:type="gramEnd"/>
      <w:r w:rsidRPr="00193735">
        <w:t xml:space="preserve"> to the utility’s proposed test-year data?</w:t>
      </w:r>
      <w:r w:rsidRPr="005834FA">
        <w:t xml:space="preserve"> </w:t>
      </w:r>
      <w:r w:rsidR="0041413C">
        <w:t xml:space="preserve"> </w:t>
      </w:r>
      <w:r>
        <w:t>TWC § 13.185(d</w:t>
      </w:r>
      <w:proofErr w:type="gramStart"/>
      <w:r>
        <w:t>)(</w:t>
      </w:r>
      <w:proofErr w:type="gramEnd"/>
      <w:r>
        <w:t>1); 16 TAC § </w:t>
      </w:r>
      <w:r w:rsidRPr="00F90462">
        <w:t>24.</w:t>
      </w:r>
      <w:r w:rsidR="001756A7">
        <w:t>4</w:t>
      </w:r>
      <w:r w:rsidRPr="00F90462">
        <w:t>1(b), (c)(5).</w:t>
      </w:r>
    </w:p>
    <w:p w:rsidR="00F64E97" w:rsidRPr="00193735" w:rsidRDefault="00F64E97" w:rsidP="00F64E97">
      <w:pPr>
        <w:pStyle w:val="IssueList"/>
      </w:pPr>
      <w:r w:rsidRPr="00193735">
        <w:t>What is the appropriate debt-to-equity capital structure of the utility?</w:t>
      </w:r>
    </w:p>
    <w:p w:rsidR="00F64E97" w:rsidRPr="00193735" w:rsidRDefault="00F64E97" w:rsidP="00F64E97">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t xml:space="preserve"> </w:t>
      </w:r>
      <w:r w:rsidR="0041413C">
        <w:t xml:space="preserve"> </w:t>
      </w:r>
      <w:r>
        <w:t>16 TAC § 24.</w:t>
      </w:r>
      <w:r w:rsidR="001756A7">
        <w:t>4</w:t>
      </w:r>
      <w:r>
        <w:t>1(c</w:t>
      </w:r>
      <w:proofErr w:type="gramStart"/>
      <w:r>
        <w:t>)(</w:t>
      </w:r>
      <w:proofErr w:type="gramEnd"/>
      <w:r>
        <w:t>1).</w:t>
      </w:r>
    </w:p>
    <w:p w:rsidR="00F64E97" w:rsidRDefault="00F64E97" w:rsidP="00F64E97">
      <w:pPr>
        <w:pStyle w:val="IssueList"/>
      </w:pPr>
      <w:r w:rsidRPr="00193735">
        <w:t>What are the reasonable and necessary components of the utility's invested capital?</w:t>
      </w:r>
      <w:r w:rsidRPr="005834FA">
        <w:t xml:space="preserve"> </w:t>
      </w:r>
      <w:r w:rsidR="0041413C">
        <w:t xml:space="preserve"> </w:t>
      </w:r>
      <w:r>
        <w:t>16 TAC § 24.</w:t>
      </w:r>
      <w:r w:rsidR="001756A7">
        <w:t>4</w:t>
      </w:r>
      <w:r>
        <w:t>1(c</w:t>
      </w:r>
      <w:proofErr w:type="gramStart"/>
      <w:r>
        <w:t>)(</w:t>
      </w:r>
      <w:proofErr w:type="gramEnd"/>
      <w:r>
        <w:t>2).</w:t>
      </w:r>
    </w:p>
    <w:p w:rsidR="00F64E97" w:rsidRPr="001429B6" w:rsidRDefault="00F64E97" w:rsidP="00F64E97">
      <w:pPr>
        <w:pStyle w:val="Issuesublist"/>
      </w:pPr>
      <w:r w:rsidRPr="001429B6">
        <w:t>Is the invested capital allocated from the utility’s affiliates, if any, used and useful in providing service to the utility’s customers?</w:t>
      </w:r>
    </w:p>
    <w:p w:rsidR="00F64E97" w:rsidRPr="001429B6" w:rsidRDefault="00F64E97" w:rsidP="00F64E97">
      <w:pPr>
        <w:pStyle w:val="IssueList"/>
      </w:pPr>
      <w:r w:rsidRPr="001429B6">
        <w:t xml:space="preserve">What is the amount for an allowance for funds used during construction, if any, that </w:t>
      </w:r>
      <w:proofErr w:type="gramStart"/>
      <w:r w:rsidRPr="001429B6">
        <w:t>is being transferred</w:t>
      </w:r>
      <w:proofErr w:type="gramEnd"/>
      <w:r w:rsidRPr="001429B6">
        <w:t xml:space="preserve"> to invested capital in this proceeding?  If such amounts </w:t>
      </w:r>
      <w:proofErr w:type="gramStart"/>
      <w:r w:rsidRPr="001429B6">
        <w:t>are being transferred</w:t>
      </w:r>
      <w:proofErr w:type="gramEnd"/>
      <w:r w:rsidRPr="001429B6">
        <w:t>, for what facilities and at what rate did the allowance for funds used during construction accrue?</w:t>
      </w:r>
    </w:p>
    <w:p w:rsidR="00F64E97" w:rsidRPr="001C678B" w:rsidRDefault="00F64E97" w:rsidP="00F64E97">
      <w:pPr>
        <w:pStyle w:val="IssueList"/>
      </w:pPr>
      <w:r w:rsidRPr="00193735">
        <w:t>What is the original cost of the property used and useful in providing water service to the public at the time the property was dedicated to public use</w:t>
      </w:r>
      <w:proofErr w:type="gramStart"/>
      <w:r w:rsidRPr="00193735">
        <w:t>?</w:t>
      </w:r>
      <w:r>
        <w:t xml:space="preserve"> </w:t>
      </w:r>
      <w:proofErr w:type="gramEnd"/>
      <w:r>
        <w:t>TWC § 13.185(b); 16 TAC § 24.</w:t>
      </w:r>
      <w:r w:rsidR="001756A7">
        <w:t>4</w:t>
      </w:r>
      <w:r>
        <w:t>1(c)(2)(A) and (B)</w:t>
      </w:r>
      <w:proofErr w:type="gramStart"/>
      <w:r>
        <w:t xml:space="preserve">.  </w:t>
      </w:r>
      <w:r w:rsidRPr="00193735">
        <w:rPr>
          <w:vertAlign w:val="superscript"/>
        </w:rPr>
        <w:t xml:space="preserve"> </w:t>
      </w:r>
      <w:proofErr w:type="gramEnd"/>
      <w:r>
        <w:t>What is the amount, if any, of accumulated depreciation on such property?</w:t>
      </w:r>
    </w:p>
    <w:p w:rsidR="00F64E97" w:rsidRPr="00193735" w:rsidRDefault="00F64E97" w:rsidP="00F64E97">
      <w:pPr>
        <w:pStyle w:val="IssueList"/>
      </w:pPr>
      <w:r>
        <w:t xml:space="preserve">Is the utility seeking inclusion of construction work in progress?  If so, what is the amount sought, and for what facilities </w:t>
      </w:r>
      <w:proofErr w:type="gramStart"/>
      <w:r>
        <w:t>is it being sought</w:t>
      </w:r>
      <w:proofErr w:type="gramEnd"/>
      <w:r>
        <w:t xml:space="preserve">?  Additionally, has the utility proven that the inclusion is necessary to the financial </w:t>
      </w:r>
      <w:r w:rsidRPr="00193735">
        <w:t>integrity of the utility and that major projects under construction have been efficiently and prudently planned and managed</w:t>
      </w:r>
      <w:proofErr w:type="gramStart"/>
      <w:r w:rsidRPr="00193735">
        <w:t>?</w:t>
      </w:r>
      <w:r>
        <w:t xml:space="preserve"> </w:t>
      </w:r>
      <w:proofErr w:type="gramEnd"/>
      <w:r>
        <w:t>TWC § 13.185(b); 16 TAC § 24.</w:t>
      </w:r>
      <w:r w:rsidR="001756A7">
        <w:t>4</w:t>
      </w:r>
      <w:r>
        <w:t>1(c</w:t>
      </w:r>
      <w:proofErr w:type="gramStart"/>
      <w:r>
        <w:t>)(</w:t>
      </w:r>
      <w:proofErr w:type="gramEnd"/>
      <w:r>
        <w:t xml:space="preserve">4). </w:t>
      </w:r>
    </w:p>
    <w:p w:rsidR="00F64E97" w:rsidRPr="00193735" w:rsidRDefault="00F64E97" w:rsidP="00F64E97">
      <w:pPr>
        <w:pStyle w:val="IssueList"/>
      </w:pPr>
      <w:r w:rsidRPr="00193735">
        <w:t>Does the utility have any debt?</w:t>
      </w:r>
      <w:r>
        <w:t xml:space="preserve"> </w:t>
      </w:r>
      <w:r w:rsidRPr="00193735">
        <w:t xml:space="preserve"> If so, what is the cost of that debt?</w:t>
      </w:r>
    </w:p>
    <w:p w:rsidR="00F64E97" w:rsidRPr="00193735" w:rsidRDefault="00F64E97" w:rsidP="00F64E97">
      <w:pPr>
        <w:pStyle w:val="IssueList"/>
      </w:pPr>
      <w:r w:rsidRPr="00193735">
        <w:lastRenderedPageBreak/>
        <w:t>What is the reasonable and necessary working capital allowance for the utility?</w:t>
      </w:r>
      <w:r>
        <w:t xml:space="preserve"> </w:t>
      </w:r>
      <w:r w:rsidR="00C0358F">
        <w:t xml:space="preserve"> </w:t>
      </w:r>
      <w:r>
        <w:t>16 TAC § 24.</w:t>
      </w:r>
      <w:r w:rsidR="001756A7">
        <w:t>4</w:t>
      </w:r>
      <w:r>
        <w:t>1(c</w:t>
      </w:r>
      <w:proofErr w:type="gramStart"/>
      <w:r>
        <w:t>)(</w:t>
      </w:r>
      <w:proofErr w:type="gramEnd"/>
      <w:r>
        <w:t xml:space="preserve">2)(C). </w:t>
      </w:r>
    </w:p>
    <w:p w:rsidR="00F64E97" w:rsidRPr="00193735" w:rsidRDefault="00F64E97" w:rsidP="00F64E97">
      <w:pPr>
        <w:pStyle w:val="IssueList"/>
      </w:pPr>
      <w:r>
        <w:t xml:space="preserve">Does the utility have any water-utility </w:t>
      </w:r>
      <w:r w:rsidRPr="00193735">
        <w:t xml:space="preserve">property that </w:t>
      </w:r>
      <w:proofErr w:type="gramStart"/>
      <w:r w:rsidRPr="00193735">
        <w:t>was acquired</w:t>
      </w:r>
      <w:proofErr w:type="gramEnd"/>
      <w:r w:rsidRPr="00193735">
        <w:t xml:space="preserve"> from an affiliate or a developer before September 1, 1976?  If so, </w:t>
      </w:r>
      <w:proofErr w:type="gramStart"/>
      <w:r w:rsidRPr="00193735">
        <w:t>has such property been included</w:t>
      </w:r>
      <w:proofErr w:type="gramEnd"/>
      <w:r w:rsidRPr="00193735">
        <w:t xml:space="preserve"> by the utility in its rate base, and has it been included in all ratemaking formulas at the actual cost of the property rather than the price set between the entities?</w:t>
      </w:r>
      <w:r>
        <w:t xml:space="preserve"> </w:t>
      </w:r>
      <w:r w:rsidR="00C0358F">
        <w:t xml:space="preserve"> </w:t>
      </w:r>
      <w:r>
        <w:t>TWC § 13.185(i).</w:t>
      </w:r>
    </w:p>
    <w:p w:rsidR="00F64E97" w:rsidRPr="00193735" w:rsidRDefault="00F64E97" w:rsidP="00F64E97">
      <w:pPr>
        <w:pStyle w:val="IssueList"/>
      </w:pPr>
      <w:r w:rsidRPr="00193735">
        <w:t xml:space="preserve">Has the utility acquired any water </w:t>
      </w:r>
      <w:r>
        <w:t xml:space="preserve">utility </w:t>
      </w:r>
      <w:r w:rsidRPr="00193735">
        <w:t>property from an affiliate?  If so, do the payments</w:t>
      </w:r>
      <w:r>
        <w:t>, including any interest,</w:t>
      </w:r>
      <w:r w:rsidRPr="00193735">
        <w:t xml:space="preserve"> for that proper</w:t>
      </w:r>
      <w:r>
        <w:t xml:space="preserve">ty meet the requirements of TWC § 13.185(e)? </w:t>
      </w:r>
    </w:p>
    <w:p w:rsidR="00F64E97" w:rsidRPr="00193735" w:rsidRDefault="00F64E97" w:rsidP="00F64E97">
      <w:pPr>
        <w:pStyle w:val="IssueList"/>
      </w:pPr>
      <w:r w:rsidRPr="00193735">
        <w:t xml:space="preserve">Has the utility financed any of its plant with developer contributions? </w:t>
      </w:r>
      <w:r w:rsidR="00C0358F">
        <w:t xml:space="preserve"> </w:t>
      </w:r>
      <w:r>
        <w:t>TWC § 13.185(j), 16 TAC § 24.</w:t>
      </w:r>
      <w:r w:rsidR="001756A7">
        <w:t>4</w:t>
      </w:r>
      <w:r>
        <w:t>1(b</w:t>
      </w:r>
      <w:proofErr w:type="gramStart"/>
      <w:r>
        <w:t>)(</w:t>
      </w:r>
      <w:proofErr w:type="gramEnd"/>
      <w:r>
        <w:t>1)(B).</w:t>
      </w:r>
      <w:r w:rsidRPr="00193735">
        <w:t xml:space="preserve"> </w:t>
      </w:r>
      <w:r>
        <w:t xml:space="preserve"> </w:t>
      </w:r>
      <w:r w:rsidRPr="00193735">
        <w:t>What is the amount, if any, of accumulated depreciation on that property?</w:t>
      </w:r>
    </w:p>
    <w:p w:rsidR="00F64E97" w:rsidRPr="00193735" w:rsidRDefault="00F64E97" w:rsidP="00F64E97">
      <w:pPr>
        <w:pStyle w:val="IssueList"/>
      </w:pPr>
      <w:r w:rsidRPr="00193735">
        <w:t>Has the utility included any customer contributions or donations in invested capital?</w:t>
      </w:r>
      <w:r w:rsidRPr="00193735">
        <w:rPr>
          <w:vertAlign w:val="superscript"/>
        </w:rPr>
        <w:t xml:space="preserve"> </w:t>
      </w:r>
      <w:r>
        <w:rPr>
          <w:vertAlign w:val="superscript"/>
        </w:rPr>
        <w:t xml:space="preserve"> </w:t>
      </w:r>
      <w:r>
        <w:t>TWC § 13.185(j), 16 TAC § 24.</w:t>
      </w:r>
      <w:r w:rsidR="001756A7">
        <w:t>4</w:t>
      </w:r>
      <w:r>
        <w:t>1(c</w:t>
      </w:r>
      <w:proofErr w:type="gramStart"/>
      <w:r>
        <w:t>)(</w:t>
      </w:r>
      <w:proofErr w:type="gramEnd"/>
      <w:r>
        <w:t>2)(B)(v).  If so, what is the amount of those customer contributions or donations?</w:t>
      </w:r>
    </w:p>
    <w:p w:rsidR="00F64E97" w:rsidRPr="00C0358F" w:rsidRDefault="00F64E97" w:rsidP="00F64E97">
      <w:pPr>
        <w:pStyle w:val="IssueList"/>
      </w:pPr>
      <w:r w:rsidRPr="00193735">
        <w:t>What are the utility's reasonable and necessary operations and maintenance expenses?</w:t>
      </w:r>
      <w:r w:rsidR="001756A7">
        <w:t xml:space="preserve"> </w:t>
      </w:r>
      <w:r w:rsidR="00C0358F">
        <w:t xml:space="preserve"> </w:t>
      </w:r>
      <w:r w:rsidR="00750EF6">
        <w:t xml:space="preserve">16 TAC § </w:t>
      </w:r>
      <w:r w:rsidR="001756A7">
        <w:t>24.4</w:t>
      </w:r>
      <w:r>
        <w:t>1(b</w:t>
      </w:r>
      <w:proofErr w:type="gramStart"/>
      <w:r>
        <w:t>)(</w:t>
      </w:r>
      <w:proofErr w:type="gramEnd"/>
      <w:r>
        <w:t>1)(A).</w:t>
      </w:r>
    </w:p>
    <w:p w:rsidR="00F64E97" w:rsidRPr="00193735" w:rsidRDefault="00F64E97" w:rsidP="00F64E97">
      <w:pPr>
        <w:pStyle w:val="IssueList"/>
      </w:pPr>
      <w:r w:rsidRPr="00193735">
        <w:t>What are the utility's reasonable and necessary administrative and general expenses?</w:t>
      </w:r>
    </w:p>
    <w:p w:rsidR="00F64E97" w:rsidRPr="00193735" w:rsidRDefault="00F64E97" w:rsidP="00F64E97">
      <w:pPr>
        <w:pStyle w:val="IssueList"/>
      </w:pPr>
      <w:r w:rsidRPr="00193735">
        <w:t>What is the reasonable and necessary amount for the utility's advertising expense, contributions, and donations?</w:t>
      </w:r>
      <w:r w:rsidR="001756A7">
        <w:t xml:space="preserve"> </w:t>
      </w:r>
      <w:r w:rsidR="00C0358F">
        <w:t xml:space="preserve"> </w:t>
      </w:r>
      <w:r w:rsidR="00750EF6">
        <w:t xml:space="preserve">16 TAC § </w:t>
      </w:r>
      <w:r w:rsidR="001756A7">
        <w:t>24.4</w:t>
      </w:r>
      <w:r>
        <w:t>1(b</w:t>
      </w:r>
      <w:proofErr w:type="gramStart"/>
      <w:r>
        <w:t>)(</w:t>
      </w:r>
      <w:proofErr w:type="gramEnd"/>
      <w:r>
        <w:t>1)(F).</w:t>
      </w:r>
    </w:p>
    <w:p w:rsidR="00F64E97" w:rsidRPr="00193735" w:rsidRDefault="00F64E97" w:rsidP="00F64E97">
      <w:pPr>
        <w:pStyle w:val="IssueList"/>
      </w:pPr>
      <w:r w:rsidRPr="00193735">
        <w:t xml:space="preserve">Are any expenses, including but not limited to, executive salaries, advertising expenses, </w:t>
      </w:r>
      <w:r>
        <w:t>rate</w:t>
      </w:r>
      <w:r>
        <w:noBreakHyphen/>
        <w:t xml:space="preserve">case expenses, </w:t>
      </w:r>
      <w:r w:rsidRPr="00193735">
        <w:t xml:space="preserve">legal expenses, </w:t>
      </w:r>
      <w:r w:rsidR="009516D7" w:rsidRPr="00193735">
        <w:t>penalties,</w:t>
      </w:r>
      <w:r w:rsidRPr="00193735">
        <w:t xml:space="preserve"> and interest on overdue taxes, criminal penalties or fines, and civil penalties or fines, unreasonable, unnecessary, or not in the public interest?</w:t>
      </w:r>
      <w:r>
        <w:t xml:space="preserve"> </w:t>
      </w:r>
      <w:r w:rsidR="0041413C">
        <w:t xml:space="preserve"> </w:t>
      </w:r>
      <w:r>
        <w:t>T</w:t>
      </w:r>
      <w:r w:rsidR="00750EF6">
        <w:t>WC § 13.185(h</w:t>
      </w:r>
      <w:proofErr w:type="gramStart"/>
      <w:r w:rsidR="00750EF6">
        <w:t>)(</w:t>
      </w:r>
      <w:proofErr w:type="gramEnd"/>
      <w:r w:rsidR="00750EF6">
        <w:t xml:space="preserve">3); 16 TAC § </w:t>
      </w:r>
      <w:r w:rsidR="001756A7">
        <w:t>24.4</w:t>
      </w:r>
      <w:r>
        <w:t>1(b)(2)(I).</w:t>
      </w:r>
    </w:p>
    <w:p w:rsidR="00F64E97" w:rsidRPr="00193735" w:rsidRDefault="00F64E97" w:rsidP="00F64E97">
      <w:pPr>
        <w:pStyle w:val="IssueList"/>
      </w:pPr>
      <w:r w:rsidRPr="00193735">
        <w:t>If the utility has a self-insurance plan approved by the Commission or other regulatory authority, what is the approved target amount for the reserve accoun</w:t>
      </w:r>
      <w:r>
        <w:t>t, and is it appropriate to chan</w:t>
      </w:r>
      <w:r w:rsidRPr="00193735">
        <w:t>ge that amount?  What is the amount of any shortage or surplus for the reserve account, and what actions, if any, should be taken to return the reserve account to the approved target amount?</w:t>
      </w:r>
    </w:p>
    <w:p w:rsidR="00F64E97" w:rsidRPr="00193735" w:rsidRDefault="00F64E97" w:rsidP="00F64E97">
      <w:pPr>
        <w:pStyle w:val="IssueList"/>
      </w:pPr>
      <w:r w:rsidRPr="00193735">
        <w:lastRenderedPageBreak/>
        <w:t xml:space="preserve">What are the utility’s reasonable and necessary expenses, if any, for pension and other post-employment benefits? </w:t>
      </w:r>
    </w:p>
    <w:p w:rsidR="00F64E97" w:rsidRPr="001429B6" w:rsidRDefault="00F64E97" w:rsidP="00F64E97">
      <w:pPr>
        <w:pStyle w:val="IssueList"/>
      </w:pPr>
      <w:r w:rsidRPr="001429B6">
        <w:t>Has the utility made any payments to affiliates?</w:t>
      </w:r>
    </w:p>
    <w:p w:rsidR="00F64E97" w:rsidRPr="001429B6" w:rsidRDefault="00F64E97" w:rsidP="00F64E97">
      <w:pPr>
        <w:pStyle w:val="Issuesublist"/>
      </w:pPr>
      <w:r w:rsidRPr="001429B6">
        <w:t xml:space="preserve">For affiliate transactions that affect the cost of service, are these transactions reasonable and necessary? </w:t>
      </w:r>
      <w:r w:rsidR="0041413C">
        <w:t xml:space="preserve"> </w:t>
      </w:r>
      <w:r w:rsidR="00750EF6">
        <w:t xml:space="preserve">TWC § </w:t>
      </w:r>
      <w:r w:rsidRPr="001429B6">
        <w:t>13.185(e).</w:t>
      </w:r>
    </w:p>
    <w:p w:rsidR="00F64E97" w:rsidRPr="001429B6" w:rsidRDefault="00F64E97" w:rsidP="00F64E97">
      <w:pPr>
        <w:pStyle w:val="Issuesublist"/>
      </w:pPr>
      <w:r w:rsidRPr="001429B6">
        <w:t xml:space="preserve">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w:t>
      </w:r>
      <w:r w:rsidR="00C0358F">
        <w:t xml:space="preserve"> </w:t>
      </w:r>
      <w:r w:rsidR="00750EF6">
        <w:t xml:space="preserve">TWC § </w:t>
      </w:r>
      <w:r w:rsidRPr="001429B6">
        <w:t>13.185(e).</w:t>
      </w:r>
    </w:p>
    <w:p w:rsidR="00F64E97" w:rsidRPr="001429B6" w:rsidRDefault="00F64E97" w:rsidP="00F64E97">
      <w:pPr>
        <w:pStyle w:val="IssueList"/>
      </w:pPr>
      <w:proofErr w:type="gramStart"/>
      <w:r w:rsidRPr="001429B6">
        <w:t>Is the method used</w:t>
      </w:r>
      <w:proofErr w:type="gramEnd"/>
      <w:r w:rsidRPr="001429B6">
        <w:t xml:space="preserve"> to allocate costs attributable to the utility’s affiliates appropriate and in accordance with the TWC?</w:t>
      </w:r>
    </w:p>
    <w:p w:rsidR="00F64E97" w:rsidRPr="001429B6" w:rsidRDefault="00F64E97" w:rsidP="00F64E97">
      <w:pPr>
        <w:pStyle w:val="Issuesublist"/>
      </w:pPr>
      <w:r w:rsidRPr="001429B6">
        <w:t>Are all of the allocated costs attributable to the utility’s affiliates reasonable and necessary to provide service to the utility’s customers?</w:t>
      </w:r>
    </w:p>
    <w:p w:rsidR="00F64E97" w:rsidRPr="001429B6" w:rsidRDefault="00F64E97" w:rsidP="00F64E97">
      <w:pPr>
        <w:pStyle w:val="IssueList"/>
      </w:pPr>
      <w:r w:rsidRPr="001429B6">
        <w:t>What is the reasonable and necessary depreciation expense?  For each class of property, what are the proper and adequate depreciation rates (including service lives and salvage values) and methods of depreciation</w:t>
      </w:r>
      <w:r w:rsidR="001756A7">
        <w:t xml:space="preserve">? </w:t>
      </w:r>
      <w:r w:rsidR="0041413C">
        <w:t xml:space="preserve"> </w:t>
      </w:r>
      <w:r w:rsidR="00750EF6">
        <w:t xml:space="preserve">TWC § 13.185(j); 16 TAC § </w:t>
      </w:r>
      <w:r w:rsidR="001756A7">
        <w:t>24.4</w:t>
      </w:r>
      <w:r w:rsidRPr="001429B6">
        <w:t>1(b</w:t>
      </w:r>
      <w:proofErr w:type="gramStart"/>
      <w:r w:rsidRPr="001429B6">
        <w:t>)(</w:t>
      </w:r>
      <w:proofErr w:type="gramEnd"/>
      <w:r w:rsidRPr="001429B6">
        <w:t>1)(B).</w:t>
      </w:r>
    </w:p>
    <w:p w:rsidR="00F64E97" w:rsidRPr="00193735" w:rsidRDefault="00F64E97" w:rsidP="00F64E97">
      <w:pPr>
        <w:pStyle w:val="IssueList"/>
      </w:pPr>
      <w:proofErr w:type="gramStart"/>
      <w:r w:rsidRPr="001429B6">
        <w:t>Are any tax savings derived</w:t>
      </w:r>
      <w:proofErr w:type="gramEnd"/>
      <w:r w:rsidRPr="001429B6">
        <w:t xml:space="preserve"> from liberalized depreciation and amortization, investment tax</w:t>
      </w:r>
      <w:r w:rsidRPr="00193735">
        <w:t xml:space="preserve"> credits, or similar methods?  If so, are such tax savings apportioned equitably between customers and the utility, and are the interests of present and future customers equitably </w:t>
      </w:r>
      <w:proofErr w:type="gramStart"/>
      <w:r w:rsidRPr="00193735">
        <w:t>balanced?</w:t>
      </w:r>
      <w:proofErr w:type="gramEnd"/>
    </w:p>
    <w:p w:rsidR="00F64E97" w:rsidRPr="00193735" w:rsidRDefault="00F64E97" w:rsidP="00F64E97">
      <w:pPr>
        <w:pStyle w:val="IssueList"/>
      </w:pPr>
      <w:r w:rsidRPr="00193735">
        <w:t>What is the reasonable and necessary amount, if any, for assessment and taxes other than federal income taxes?</w:t>
      </w:r>
      <w:r w:rsidR="001756A7">
        <w:t xml:space="preserve"> </w:t>
      </w:r>
      <w:r w:rsidR="00C0358F">
        <w:t xml:space="preserve"> </w:t>
      </w:r>
      <w:r w:rsidR="00750EF6">
        <w:t xml:space="preserve">16 TAC § </w:t>
      </w:r>
      <w:r w:rsidR="001756A7">
        <w:t>24.4</w:t>
      </w:r>
      <w:r>
        <w:t>1(b</w:t>
      </w:r>
      <w:proofErr w:type="gramStart"/>
      <w:r>
        <w:t>)(</w:t>
      </w:r>
      <w:proofErr w:type="gramEnd"/>
      <w:r>
        <w:t>1)(C).</w:t>
      </w:r>
    </w:p>
    <w:p w:rsidR="00F64E97" w:rsidRPr="00193735" w:rsidRDefault="00F64E97" w:rsidP="00F64E97">
      <w:pPr>
        <w:pStyle w:val="IssueList"/>
      </w:pPr>
      <w:r w:rsidRPr="00193735">
        <w:t>What is the reasonable and necessary amount for the utility</w:t>
      </w:r>
      <w:r>
        <w:t>’</w:t>
      </w:r>
      <w:r w:rsidRPr="00193735">
        <w:t>s federal income tax expense</w:t>
      </w:r>
      <w:proofErr w:type="gramStart"/>
      <w:r w:rsidRPr="00193735">
        <w:t>?</w:t>
      </w:r>
      <w:r w:rsidR="00750EF6">
        <w:t xml:space="preserve"> </w:t>
      </w:r>
      <w:proofErr w:type="gramEnd"/>
      <w:r w:rsidR="00750EF6">
        <w:t xml:space="preserve">TWC § 13.185(f); 16 TAC § </w:t>
      </w:r>
      <w:r>
        <w:t>2</w:t>
      </w:r>
      <w:r w:rsidR="001756A7">
        <w:t>4.4</w:t>
      </w:r>
      <w:r>
        <w:t>1(b</w:t>
      </w:r>
      <w:proofErr w:type="gramStart"/>
      <w:r>
        <w:t>)(</w:t>
      </w:r>
      <w:proofErr w:type="gramEnd"/>
      <w:r>
        <w:t>1)(D).</w:t>
      </w:r>
    </w:p>
    <w:p w:rsidR="00F64E97" w:rsidRPr="00193735" w:rsidRDefault="00F64E97" w:rsidP="00F64E97">
      <w:pPr>
        <w:pStyle w:val="Issuesublist"/>
      </w:pPr>
      <w:r w:rsidRPr="00193735">
        <w:t>Is the utility a member of an affiliated group that is eligible to file a consolidated income tax return?</w:t>
      </w:r>
      <w:r>
        <w:t xml:space="preserve"> </w:t>
      </w:r>
      <w:r w:rsidR="00C0358F">
        <w:t xml:space="preserve"> </w:t>
      </w:r>
      <w:r w:rsidR="00750EF6">
        <w:t xml:space="preserve">TWC § </w:t>
      </w:r>
      <w:r>
        <w:t>13.185(f).</w:t>
      </w:r>
    </w:p>
    <w:p w:rsidR="00F64E97" w:rsidRPr="00193735" w:rsidRDefault="00F64E97" w:rsidP="00F64E97">
      <w:pPr>
        <w:pStyle w:val="Issuesublist"/>
      </w:pPr>
      <w:r w:rsidRPr="00193735">
        <w:lastRenderedPageBreak/>
        <w:t xml:space="preserve">If so, </w:t>
      </w:r>
      <w:proofErr w:type="gramStart"/>
      <w:r w:rsidRPr="00193735">
        <w:t>have income taxes been computed</w:t>
      </w:r>
      <w:proofErr w:type="gramEnd"/>
      <w:r w:rsidRPr="00193735">
        <w:t xml:space="preserve"> as though a consolidated return had been filed and the utility </w:t>
      </w:r>
      <w:r>
        <w:t xml:space="preserve">had </w:t>
      </w:r>
      <w:r w:rsidRPr="00193735">
        <w:t>realized its fair share of the savings resulting from the consolidated return?</w:t>
      </w:r>
      <w:r>
        <w:t xml:space="preserve"> </w:t>
      </w:r>
      <w:r w:rsidR="00C0358F">
        <w:t xml:space="preserve"> </w:t>
      </w:r>
      <w:r w:rsidR="00750EF6">
        <w:t xml:space="preserve">TWC § </w:t>
      </w:r>
      <w:r>
        <w:t>13.185(f).</w:t>
      </w:r>
    </w:p>
    <w:p w:rsidR="00F64E97" w:rsidRPr="00193735" w:rsidRDefault="00F64E97" w:rsidP="00F64E97">
      <w:pPr>
        <w:pStyle w:val="Issuesublist"/>
      </w:pPr>
      <w:r w:rsidRPr="00193735">
        <w:t>If not, has the utility demonstrated that it was reasonable not to consolidate returns?</w:t>
      </w:r>
      <w:r>
        <w:t xml:space="preserve"> </w:t>
      </w:r>
      <w:r w:rsidR="0041413C">
        <w:t xml:space="preserve"> </w:t>
      </w:r>
      <w:r w:rsidR="00750EF6">
        <w:t xml:space="preserve">TWC § </w:t>
      </w:r>
      <w:r>
        <w:t>13.185(f).</w:t>
      </w:r>
    </w:p>
    <w:p w:rsidR="00F64E97" w:rsidRPr="001429B6" w:rsidRDefault="00F64E97" w:rsidP="00F64E97">
      <w:pPr>
        <w:pStyle w:val="IssueList"/>
      </w:pPr>
      <w:r w:rsidRPr="00193735">
        <w:t xml:space="preserve">What is the reasonable and necessary amount of the </w:t>
      </w:r>
      <w:proofErr w:type="gramStart"/>
      <w:r w:rsidRPr="00193735">
        <w:t>utility’s</w:t>
      </w:r>
      <w:proofErr w:type="gramEnd"/>
      <w:r w:rsidRPr="00193735">
        <w:t xml:space="preserve"> accumulated reserve for deferred </w:t>
      </w:r>
      <w:r w:rsidRPr="001429B6">
        <w:t xml:space="preserve">federal income taxes, unamortized investment tax credits, contingency reserves, property insurance reserves, contributions in aid of construction, customer deposits, and other sources of cost-free capital?  What other items </w:t>
      </w:r>
      <w:proofErr w:type="gramStart"/>
      <w:r w:rsidRPr="001429B6">
        <w:t>should be deducted</w:t>
      </w:r>
      <w:proofErr w:type="gramEnd"/>
      <w:r w:rsidRPr="001429B6">
        <w:t xml:space="preserve"> from the utility’s rate base?</w:t>
      </w:r>
    </w:p>
    <w:p w:rsidR="00F64E97" w:rsidRPr="001429B6" w:rsidRDefault="00F64E97" w:rsidP="00F64E97">
      <w:pPr>
        <w:pStyle w:val="IssueList"/>
      </w:pPr>
      <w:r w:rsidRPr="001429B6">
        <w:t xml:space="preserve">Did the utility properly account for the effects of the Tax Cuts and Jobs Act of 2017?  Act to Provide for Reconciliation Pursuant to Titles II and V of the Concurrent Resolution on the Budget for Fiscal Year </w:t>
      </w:r>
      <w:r w:rsidRPr="001429B6">
        <w:rPr>
          <w:rStyle w:val="FootnoteReference"/>
          <w:vertAlign w:val="baseline"/>
        </w:rPr>
        <w:t>2018</w:t>
      </w:r>
      <w:r w:rsidRPr="001429B6">
        <w:t>, Pub</w:t>
      </w:r>
      <w:proofErr w:type="gramStart"/>
      <w:r w:rsidRPr="001429B6">
        <w:t xml:space="preserve">. </w:t>
      </w:r>
      <w:proofErr w:type="gramEnd"/>
      <w:r w:rsidRPr="001429B6">
        <w:t>L. No. 115-97,</w:t>
      </w:r>
      <w:r w:rsidR="001756A7">
        <w:t xml:space="preserve"> 131 Stat. 2054 (Dec. 22, 2017)?</w:t>
      </w:r>
    </w:p>
    <w:p w:rsidR="00F64E97" w:rsidRPr="001429B6" w:rsidRDefault="00F64E97" w:rsidP="00F64E97">
      <w:pPr>
        <w:pStyle w:val="IssueList"/>
      </w:pPr>
      <w:r w:rsidRPr="001429B6">
        <w:t xml:space="preserve">What is the reasonable and necessary amount for municipal franchise fees, if any, to be included in rates? </w:t>
      </w:r>
    </w:p>
    <w:p w:rsidR="00F64E97" w:rsidRPr="00193735" w:rsidRDefault="00F64E97" w:rsidP="00F64E97">
      <w:pPr>
        <w:pStyle w:val="IssueList"/>
      </w:pPr>
      <w:r w:rsidRPr="00193735">
        <w:t>What regulatory assets</w:t>
      </w:r>
      <w:r>
        <w:t>, if any,</w:t>
      </w:r>
      <w:r w:rsidRPr="00193735">
        <w:t xml:space="preserve"> are appropriately included in the utility’s rate base?  If such assets are included in rate base, what is the appropriate treatment of such assets?</w:t>
      </w:r>
    </w:p>
    <w:p w:rsidR="00F64E97" w:rsidRPr="00F64E97" w:rsidRDefault="00F64E97" w:rsidP="00F64E97">
      <w:pPr>
        <w:pStyle w:val="IssueList"/>
      </w:pPr>
      <w:r w:rsidRPr="003C35B5">
        <w:t xml:space="preserve"> </w:t>
      </w:r>
      <w:r w:rsidRPr="00F64E97">
        <w:t>What is the appropriate allocation of costs and revenues among the utility’s rate classes?</w:t>
      </w:r>
    </w:p>
    <w:p w:rsidR="00F64E97" w:rsidRPr="00F64E97" w:rsidRDefault="00F64E97" w:rsidP="00F64E97">
      <w:pPr>
        <w:pStyle w:val="IssueList"/>
      </w:pPr>
      <w:r w:rsidRPr="00F64E97">
        <w:t>What is the appropriate rate design for</w:t>
      </w:r>
      <w:r w:rsidR="001756A7">
        <w:t xml:space="preserve"> each rate class? </w:t>
      </w:r>
      <w:r w:rsidR="00C0358F">
        <w:t xml:space="preserve"> </w:t>
      </w:r>
      <w:r w:rsidR="00750EF6">
        <w:t xml:space="preserve">16 TAC § </w:t>
      </w:r>
      <w:r w:rsidR="001756A7">
        <w:t>24.43</w:t>
      </w:r>
    </w:p>
    <w:p w:rsidR="00F64E97" w:rsidRPr="00F64E97" w:rsidRDefault="009516D7" w:rsidP="00F64E97">
      <w:pPr>
        <w:pStyle w:val="IssueList"/>
      </w:pPr>
      <w:proofErr w:type="gramStart"/>
      <w:r>
        <w:t>I</w:t>
      </w:r>
      <w:r w:rsidRPr="00F64E97">
        <w:t>n designing rates</w:t>
      </w:r>
      <w:r>
        <w:t>,</w:t>
      </w:r>
      <w:r w:rsidRPr="00F64E97">
        <w:t xml:space="preserve"> </w:t>
      </w:r>
      <w:r>
        <w:t>s</w:t>
      </w:r>
      <w:r w:rsidR="00F64E97" w:rsidRPr="00F64E97">
        <w:t>hould the utility use the current number of connections as of the date of the application as opposed to using the number of test-year-end connections?</w:t>
      </w:r>
      <w:proofErr w:type="gramEnd"/>
    </w:p>
    <w:p w:rsidR="00F64E97" w:rsidRPr="00F64E97" w:rsidRDefault="00F64E97" w:rsidP="00F64E97">
      <w:pPr>
        <w:pStyle w:val="IssueList"/>
      </w:pPr>
      <w:r w:rsidRPr="00F64E97">
        <w:t>What are the utility’s expenses incurred in this rate proceeding that are just, reasonable, necessary, and in the public inte</w:t>
      </w:r>
      <w:r w:rsidR="001756A7">
        <w:t xml:space="preserve">rest? </w:t>
      </w:r>
      <w:r w:rsidR="00C0358F">
        <w:t xml:space="preserve"> </w:t>
      </w:r>
      <w:proofErr w:type="gramStart"/>
      <w:r w:rsidR="00750EF6">
        <w:t>16</w:t>
      </w:r>
      <w:proofErr w:type="gramEnd"/>
      <w:r w:rsidR="00750EF6">
        <w:t xml:space="preserve"> TAC § </w:t>
      </w:r>
      <w:r w:rsidR="001756A7">
        <w:t>24.44</w:t>
      </w:r>
      <w:r w:rsidRPr="00F64E97">
        <w:t xml:space="preserve">.  Does that amount include any prospective rate-case expenses to </w:t>
      </w:r>
      <w:proofErr w:type="gramStart"/>
      <w:r w:rsidRPr="00F64E97">
        <w:t>be incurred</w:t>
      </w:r>
      <w:proofErr w:type="gramEnd"/>
      <w:r w:rsidRPr="00F64E97">
        <w:t xml:space="preserve"> after the Commission’s final order?  Should the utility be able to recover its reasonable and necessary rate-case expenses from ratepayers?  If so, how should such expenses, if any, </w:t>
      </w:r>
      <w:proofErr w:type="gramStart"/>
      <w:r w:rsidRPr="00F64E97">
        <w:t>be recovered</w:t>
      </w:r>
      <w:proofErr w:type="gramEnd"/>
      <w:r w:rsidRPr="00F64E97">
        <w:t xml:space="preserve"> by the utility?</w:t>
      </w:r>
    </w:p>
    <w:p w:rsidR="00F64E97" w:rsidRPr="00F64E97" w:rsidRDefault="00F64E97" w:rsidP="00F64E97">
      <w:pPr>
        <w:pStyle w:val="IssueList"/>
      </w:pPr>
      <w:r w:rsidRPr="00F64E97">
        <w:t xml:space="preserve">If a refund or surcharge results from this proceeding, how and over what </w:t>
      </w:r>
      <w:proofErr w:type="gramStart"/>
      <w:r w:rsidRPr="00F64E97">
        <w:t>period of time</w:t>
      </w:r>
      <w:proofErr w:type="gramEnd"/>
      <w:r w:rsidRPr="00F64E97">
        <w:t xml:space="preserve"> should that be made? </w:t>
      </w:r>
      <w:r w:rsidR="00C0358F">
        <w:t xml:space="preserve"> </w:t>
      </w:r>
      <w:r w:rsidR="00750EF6">
        <w:t xml:space="preserve">TWC § </w:t>
      </w:r>
      <w:r w:rsidRPr="00F64E97">
        <w:t>13.1871.</w:t>
      </w:r>
    </w:p>
    <w:p w:rsidR="00F64E97" w:rsidRPr="00F64E97" w:rsidRDefault="00F64E97" w:rsidP="00566C3F">
      <w:pPr>
        <w:pStyle w:val="IssueList"/>
      </w:pPr>
      <w:r w:rsidRPr="00F64E97">
        <w:lastRenderedPageBreak/>
        <w:t>Has the utility met the requirements for a request for interim relief in the form of interim rates?  If so, what are the appropriate levels of t</w:t>
      </w:r>
      <w:r w:rsidR="001756A7">
        <w:t xml:space="preserve">he interim rates? </w:t>
      </w:r>
      <w:r w:rsidR="00C0358F">
        <w:t xml:space="preserve"> </w:t>
      </w:r>
      <w:proofErr w:type="gramStart"/>
      <w:r w:rsidR="00750EF6">
        <w:t>16</w:t>
      </w:r>
      <w:proofErr w:type="gramEnd"/>
      <w:r w:rsidR="00750EF6">
        <w:t xml:space="preserve"> TAC § </w:t>
      </w:r>
      <w:r w:rsidR="001756A7">
        <w:t>24.37</w:t>
      </w:r>
      <w:r w:rsidRPr="00F64E97">
        <w:t>.</w:t>
      </w:r>
    </w:p>
    <w:p w:rsidR="006F2036" w:rsidRPr="003C35B5" w:rsidRDefault="006F2036" w:rsidP="006F2036">
      <w:pPr>
        <w:pStyle w:val="BodyText"/>
      </w:pPr>
      <w:r w:rsidRPr="003C35B5">
        <w:t xml:space="preserve">This list of issues </w:t>
      </w:r>
      <w:proofErr w:type="gramStart"/>
      <w:r w:rsidRPr="003C35B5">
        <w:t>is not intended</w:t>
      </w:r>
      <w:proofErr w:type="gramEnd"/>
      <w:r w:rsidRPr="003C35B5">
        <w:t xml:space="preserve">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001756A7">
        <w:t>Tex. Gov’t Code</w:t>
      </w:r>
      <w:r w:rsidRPr="003C35B5">
        <w:t xml:space="preserve"> §</w:t>
      </w:r>
      <w:r w:rsidR="00750EF6">
        <w:t xml:space="preserve">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w:t>
      </w:r>
      <w:proofErr w:type="gramStart"/>
      <w:r w:rsidRPr="003C35B5">
        <w:t>is entered</w:t>
      </w:r>
      <w:proofErr w:type="gramEnd"/>
      <w:r w:rsidRPr="003C35B5">
        <w:t xml:space="preserve">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Pr>
        <w:pStyle w:val="Dateline"/>
      </w:pPr>
      <w:r>
        <w:t>Signed at Austin, Texas the _____</w:t>
      </w:r>
      <w:r w:rsidR="006A1207">
        <w:t>_ day of March 2019</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lastRenderedPageBreak/>
        <w:t>SHELLY BOTKIN</w:t>
      </w:r>
      <w:r w:rsidR="00160DCD">
        <w:t>, COMMISSIONER</w:t>
      </w:r>
    </w:p>
    <w:p w:rsidR="00FE4318" w:rsidRDefault="00FE4318" w:rsidP="0062202F">
      <w:pPr>
        <w:pStyle w:val="EndMatter"/>
      </w:pPr>
      <w:r>
        <w:t>W2013</w:t>
      </w:r>
    </w:p>
    <w:p w:rsidR="00160DCD" w:rsidRDefault="00465A86" w:rsidP="0062202F">
      <w:pPr>
        <w:pStyle w:val="EndMatter"/>
      </w:pPr>
      <w:r>
        <w:rPr>
          <w:noProof/>
        </w:rPr>
        <w:fldChar w:fldCharType="begin"/>
      </w:r>
      <w:r>
        <w:rPr>
          <w:noProof/>
        </w:rPr>
        <w:instrText xml:space="preserve"> FILENAME  \* Lower \p  \* MERGEFORMAT </w:instrText>
      </w:r>
      <w:r>
        <w:rPr>
          <w:noProof/>
        </w:rPr>
        <w:fldChar w:fldCharType="separate"/>
      </w:r>
      <w:r w:rsidR="006C3FA4">
        <w:rPr>
          <w:noProof/>
        </w:rPr>
        <w:t>q:\cadm\orders\prelim\48000\48342 dpo.docx</w:t>
      </w:r>
      <w:r>
        <w:rPr>
          <w:noProof/>
        </w:rPr>
        <w:fldChar w:fldCharType="end"/>
      </w:r>
      <w:bookmarkStart w:id="0" w:name="_GoBack"/>
      <w:bookmarkEnd w:id="0"/>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C0E" w:rsidRDefault="00292C0E" w:rsidP="00D03394">
      <w:r>
        <w:separator/>
      </w:r>
    </w:p>
  </w:endnote>
  <w:endnote w:type="continuationSeparator" w:id="0">
    <w:p w:rsidR="00292C0E" w:rsidRDefault="00292C0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C0E" w:rsidRDefault="00292C0E" w:rsidP="00D03394">
      <w:r>
        <w:separator/>
      </w:r>
    </w:p>
  </w:footnote>
  <w:footnote w:type="continuationSeparator" w:id="0">
    <w:p w:rsidR="00292C0E" w:rsidRDefault="00292C0E" w:rsidP="00D03394">
      <w:r>
        <w:continuationSeparator/>
      </w:r>
    </w:p>
  </w:footnote>
  <w:footnote w:id="1">
    <w:p w:rsidR="006F2036" w:rsidRPr="002133F3" w:rsidRDefault="006F2036" w:rsidP="006F2036">
      <w:pPr>
        <w:pStyle w:val="FootnoteText"/>
        <w:rPr>
          <w:lang w:val="pt-BR"/>
        </w:rPr>
      </w:pPr>
      <w:r>
        <w:rPr>
          <w:rStyle w:val="FootnoteReference"/>
        </w:rPr>
        <w:footnoteRef/>
      </w:r>
      <w:r w:rsidRPr="002133F3">
        <w:rPr>
          <w:lang w:val="pt-BR"/>
        </w:rPr>
        <w:t xml:space="preserve">  </w:t>
      </w:r>
      <w:r w:rsidR="000A6316">
        <w:rPr>
          <w:lang w:val="pt-BR"/>
        </w:rPr>
        <w:t>Tex. Gov’t Code § 2003.049(e).</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w:t>
    </w:r>
    <w:r w:rsidR="00292C0E">
      <w:t>t No. 48342</w:t>
    </w:r>
    <w:r>
      <w:tab/>
    </w:r>
    <w:r w:rsidR="00B12AC5">
      <w:t xml:space="preserve">Draft Preliminary </w:t>
    </w:r>
    <w:r>
      <w:t>Order</w:t>
    </w:r>
    <w:r>
      <w:tab/>
      <w:t xml:space="preserve">Page </w:t>
    </w:r>
    <w:r>
      <w:fldChar w:fldCharType="begin"/>
    </w:r>
    <w:r>
      <w:instrText xml:space="preserve"> PAGE   \* MERGEFORMAT </w:instrText>
    </w:r>
    <w:r>
      <w:fldChar w:fldCharType="separate"/>
    </w:r>
    <w:r w:rsidR="006C3FA4">
      <w:rPr>
        <w:noProof/>
      </w:rPr>
      <w:t>7</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6C3FA4">
      <w:rPr>
        <w:noProof/>
      </w:rPr>
      <w:t>8</w:t>
    </w:r>
    <w:r w:rsidR="00C1660C">
      <w:rPr>
        <w:noProof/>
      </w:rPr>
      <w:fldChar w:fldCharType="end"/>
    </w:r>
  </w:p>
  <w:p w:rsidR="00ED04FC" w:rsidRDefault="00292C0E">
    <w:pPr>
      <w:pStyle w:val="Header"/>
    </w:pPr>
    <w:r>
      <w:t>SOAH Docket No. 473-19-2620.WS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C0E"/>
    <w:rsid w:val="0001393E"/>
    <w:rsid w:val="000A6316"/>
    <w:rsid w:val="000D04C6"/>
    <w:rsid w:val="000E5DBE"/>
    <w:rsid w:val="000F4751"/>
    <w:rsid w:val="0011511C"/>
    <w:rsid w:val="001169CA"/>
    <w:rsid w:val="00160DCD"/>
    <w:rsid w:val="001756A7"/>
    <w:rsid w:val="001A2F80"/>
    <w:rsid w:val="001E1079"/>
    <w:rsid w:val="001E360C"/>
    <w:rsid w:val="001F0BF5"/>
    <w:rsid w:val="001F10CC"/>
    <w:rsid w:val="001F7955"/>
    <w:rsid w:val="00235ECA"/>
    <w:rsid w:val="00266F9F"/>
    <w:rsid w:val="00292C0E"/>
    <w:rsid w:val="002E0107"/>
    <w:rsid w:val="002F03FE"/>
    <w:rsid w:val="00312838"/>
    <w:rsid w:val="00341C62"/>
    <w:rsid w:val="0041413C"/>
    <w:rsid w:val="00433B5E"/>
    <w:rsid w:val="00460626"/>
    <w:rsid w:val="00465A86"/>
    <w:rsid w:val="0046644C"/>
    <w:rsid w:val="004E082A"/>
    <w:rsid w:val="00516EDA"/>
    <w:rsid w:val="00550E2C"/>
    <w:rsid w:val="00566C3F"/>
    <w:rsid w:val="005B1CF2"/>
    <w:rsid w:val="005B5C06"/>
    <w:rsid w:val="005C3512"/>
    <w:rsid w:val="00602F5A"/>
    <w:rsid w:val="00604A1C"/>
    <w:rsid w:val="00607C90"/>
    <w:rsid w:val="0062202F"/>
    <w:rsid w:val="00636FF9"/>
    <w:rsid w:val="006639CB"/>
    <w:rsid w:val="0067692D"/>
    <w:rsid w:val="00677B5E"/>
    <w:rsid w:val="006A1207"/>
    <w:rsid w:val="006A2ABD"/>
    <w:rsid w:val="006C3FA4"/>
    <w:rsid w:val="006F2036"/>
    <w:rsid w:val="00750EF6"/>
    <w:rsid w:val="007572FC"/>
    <w:rsid w:val="00793935"/>
    <w:rsid w:val="007D618F"/>
    <w:rsid w:val="0080046C"/>
    <w:rsid w:val="008664B5"/>
    <w:rsid w:val="008738BF"/>
    <w:rsid w:val="008B7933"/>
    <w:rsid w:val="008D1724"/>
    <w:rsid w:val="009516D7"/>
    <w:rsid w:val="00957DBE"/>
    <w:rsid w:val="009727E0"/>
    <w:rsid w:val="009C1919"/>
    <w:rsid w:val="00A035EA"/>
    <w:rsid w:val="00A359CF"/>
    <w:rsid w:val="00A40798"/>
    <w:rsid w:val="00A65C5F"/>
    <w:rsid w:val="00B12AC5"/>
    <w:rsid w:val="00B22348"/>
    <w:rsid w:val="00B26A1A"/>
    <w:rsid w:val="00B71CA8"/>
    <w:rsid w:val="00C0358F"/>
    <w:rsid w:val="00C1660C"/>
    <w:rsid w:val="00C54659"/>
    <w:rsid w:val="00C754C0"/>
    <w:rsid w:val="00CD3C79"/>
    <w:rsid w:val="00D00679"/>
    <w:rsid w:val="00D03394"/>
    <w:rsid w:val="00D1503F"/>
    <w:rsid w:val="00D17FDB"/>
    <w:rsid w:val="00D451DC"/>
    <w:rsid w:val="00D479FD"/>
    <w:rsid w:val="00D706B4"/>
    <w:rsid w:val="00D75C0C"/>
    <w:rsid w:val="00DA1B09"/>
    <w:rsid w:val="00DF1D74"/>
    <w:rsid w:val="00E0610E"/>
    <w:rsid w:val="00E930F3"/>
    <w:rsid w:val="00EB3FB6"/>
    <w:rsid w:val="00EC3F32"/>
    <w:rsid w:val="00ED04FC"/>
    <w:rsid w:val="00EE5DDA"/>
    <w:rsid w:val="00F24715"/>
    <w:rsid w:val="00F308C4"/>
    <w:rsid w:val="00F36F3E"/>
    <w:rsid w:val="00F64E97"/>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F514EE3-18DC-4CE6-B256-BBBE278A0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0B5B3-03E1-41E8-927A-CA3CBA3E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0</TotalTime>
  <Pages>8</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Hovenkamp, Mark</dc:creator>
  <cp:keywords/>
  <dc:description/>
  <cp:lastModifiedBy>Hovenkamp, Mark</cp:lastModifiedBy>
  <cp:revision>3</cp:revision>
  <cp:lastPrinted>2019-03-06T21:06:00Z</cp:lastPrinted>
  <dcterms:created xsi:type="dcterms:W3CDTF">2019-03-06T21:31:00Z</dcterms:created>
  <dcterms:modified xsi:type="dcterms:W3CDTF">2019-03-06T21:31:00Z</dcterms:modified>
</cp:coreProperties>
</file>